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C8" w:rsidRDefault="006127C8" w:rsidP="00213EB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6127C8" w:rsidRDefault="006127C8" w:rsidP="00213EB9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УЛЬЧСКОГО МУНИЦИПАЛЬНОГО РАЙОНА</w:t>
      </w:r>
    </w:p>
    <w:p w:rsidR="006127C8" w:rsidRDefault="006127C8" w:rsidP="00213EB9">
      <w:pPr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6127C8" w:rsidRDefault="006127C8" w:rsidP="00213EB9">
      <w:pPr>
        <w:jc w:val="center"/>
        <w:rPr>
          <w:sz w:val="28"/>
          <w:szCs w:val="28"/>
        </w:rPr>
      </w:pPr>
    </w:p>
    <w:p w:rsidR="006127C8" w:rsidRDefault="006127C8" w:rsidP="00213EB9">
      <w:pPr>
        <w:pStyle w:val="Heading3"/>
        <w:numPr>
          <w:ilvl w:val="0"/>
          <w:numId w:val="0"/>
        </w:numPr>
        <w:tabs>
          <w:tab w:val="left" w:pos="708"/>
        </w:tabs>
        <w:ind w:left="709"/>
        <w:jc w:val="left"/>
      </w:pPr>
      <w:r>
        <w:t xml:space="preserve">                                               РЕШЕНИЕ</w:t>
      </w:r>
    </w:p>
    <w:p w:rsidR="006127C8" w:rsidRDefault="006127C8" w:rsidP="00B7048A">
      <w:pPr>
        <w:jc w:val="center"/>
        <w:rPr>
          <w:sz w:val="20"/>
          <w:szCs w:val="20"/>
        </w:rPr>
      </w:pPr>
      <w:r>
        <w:rPr>
          <w:sz w:val="28"/>
          <w:szCs w:val="28"/>
        </w:rPr>
        <w:t>с. Богородское</w:t>
      </w:r>
    </w:p>
    <w:p w:rsidR="006127C8" w:rsidRDefault="006127C8" w:rsidP="00213EB9">
      <w:pPr>
        <w:rPr>
          <w:sz w:val="28"/>
          <w:szCs w:val="28"/>
        </w:rPr>
      </w:pPr>
      <w:r>
        <w:rPr>
          <w:sz w:val="28"/>
          <w:szCs w:val="28"/>
        </w:rPr>
        <w:t>31 октября 2012 года                                                                                 №452</w:t>
      </w:r>
    </w:p>
    <w:p w:rsidR="006127C8" w:rsidRDefault="006127C8" w:rsidP="00213EB9">
      <w:pPr>
        <w:jc w:val="both"/>
        <w:rPr>
          <w:sz w:val="28"/>
          <w:szCs w:val="28"/>
        </w:rPr>
      </w:pP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изменений в Положение об оплате труда муниципальных служащих</w:t>
      </w:r>
      <w:r>
        <w:rPr>
          <w:sz w:val="28"/>
          <w:szCs w:val="28"/>
        </w:rPr>
        <w:t xml:space="preserve"> администрации Ульчского муниципального района и Собрания депутатов Ульчского муниципального района, утвержденное решением Собрания депутатов Ульчского муниципального района от 29.06.2009 №43</w:t>
      </w:r>
    </w:p>
    <w:p w:rsidR="006127C8" w:rsidRDefault="006127C8" w:rsidP="00213EB9">
      <w:pPr>
        <w:jc w:val="both"/>
        <w:rPr>
          <w:sz w:val="28"/>
          <w:szCs w:val="28"/>
        </w:rPr>
      </w:pP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целях приведения действующих нормативных правовых актов Ульчского муниципального района  в соответствие с Федеральным законом от 02.03.2007 № 25-ФЗ «О муниципальной службе в Российской Федерации», Собрание депутатов Ульчского муниципального района 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Положение об оплате </w:t>
      </w:r>
      <w:r>
        <w:rPr>
          <w:color w:val="000000"/>
          <w:sz w:val="28"/>
          <w:szCs w:val="28"/>
        </w:rPr>
        <w:t>труда муниципальных служащих</w:t>
      </w:r>
      <w:r>
        <w:rPr>
          <w:sz w:val="28"/>
          <w:szCs w:val="28"/>
        </w:rPr>
        <w:t xml:space="preserve"> администрации Ульчского муниципального района и Собрания депутатов Ульчского муниципального района, утвержденное решением Собрания депутатов Ульчского муниципального района от 29.06.2009 №43 следующие изменения: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В пункте 3: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абзаце 6 подпункта 2 слова «главой района»  заменить на слова «Собранием депутатов Ульчского  муниципального района».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абзаце 3 подпункта 5 слова «главой района»  заменить на слова «Собранием депутатов Ульчского  муниципального района».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абзаце 3 подпункта 6 слова «главой района»  заменить на слова «Собранием депутатов Ульчского  муниципального района». 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абзаце 3 подпункта 7 слова «главой района»  заменить на слова «Собранием депутатов Ульчского  муниципального района». </w:t>
      </w:r>
    </w:p>
    <w:p w:rsidR="006127C8" w:rsidRDefault="006127C8" w:rsidP="003A01C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Признать утратившим силу решение Собрания депутатов Ульчского муниципального района Хабаровского края от 28.04.2010 № 169/1 «</w:t>
      </w:r>
      <w:r>
        <w:rPr>
          <w:color w:val="000000"/>
          <w:sz w:val="28"/>
          <w:szCs w:val="28"/>
        </w:rPr>
        <w:t>О внесении изменений в Положение об оплате труда муниципальных служащих</w:t>
      </w:r>
      <w:r>
        <w:rPr>
          <w:sz w:val="28"/>
          <w:szCs w:val="28"/>
        </w:rPr>
        <w:t xml:space="preserve"> администрации Ульчского муниципального района и Собрания депутатов Ульчского муниципального района, утвержденное решением Собрания депутатов Ульчского муниципального района от 29.06.2009 №43».</w:t>
      </w:r>
    </w:p>
    <w:p w:rsidR="006127C8" w:rsidRDefault="006127C8" w:rsidP="00213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 Настоящее решение вступает в силу со дня его официального опубликования.</w:t>
      </w:r>
    </w:p>
    <w:p w:rsidR="006127C8" w:rsidRDefault="006127C8" w:rsidP="00213EB9">
      <w:pPr>
        <w:jc w:val="both"/>
        <w:rPr>
          <w:sz w:val="28"/>
          <w:szCs w:val="28"/>
        </w:rPr>
      </w:pPr>
    </w:p>
    <w:p w:rsidR="006127C8" w:rsidRDefault="006127C8" w:rsidP="00213EB9">
      <w:pPr>
        <w:jc w:val="both"/>
        <w:rPr>
          <w:sz w:val="28"/>
          <w:szCs w:val="28"/>
        </w:rPr>
      </w:pPr>
    </w:p>
    <w:p w:rsidR="006127C8" w:rsidRDefault="006127C8" w:rsidP="000072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      Ю.Л. Данкан </w:t>
      </w:r>
    </w:p>
    <w:p w:rsidR="006127C8" w:rsidRPr="00F62F34" w:rsidRDefault="006127C8" w:rsidP="00F62F34">
      <w:pPr>
        <w:rPr>
          <w:sz w:val="28"/>
          <w:szCs w:val="28"/>
        </w:rPr>
      </w:pPr>
    </w:p>
    <w:p w:rsidR="006127C8" w:rsidRDefault="006127C8" w:rsidP="00F62F34">
      <w:pPr>
        <w:rPr>
          <w:sz w:val="28"/>
          <w:szCs w:val="28"/>
        </w:rPr>
      </w:pPr>
    </w:p>
    <w:p w:rsidR="006127C8" w:rsidRPr="00F62F34" w:rsidRDefault="006127C8" w:rsidP="00F62F34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  М.С. Саяпин</w:t>
      </w:r>
    </w:p>
    <w:sectPr w:rsidR="006127C8" w:rsidRPr="00F62F34" w:rsidSect="00A762C9">
      <w:pgSz w:w="11906" w:h="16838"/>
      <w:pgMar w:top="737" w:right="851" w:bottom="73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F0F85"/>
    <w:multiLevelType w:val="hybridMultilevel"/>
    <w:tmpl w:val="7A4C2BC2"/>
    <w:lvl w:ilvl="0" w:tplc="E1DE8EF6">
      <w:start w:val="1"/>
      <w:numFmt w:val="upperRoman"/>
      <w:pStyle w:val="Heading3"/>
      <w:lvlText w:val="%1."/>
      <w:lvlJc w:val="left"/>
      <w:pPr>
        <w:tabs>
          <w:tab w:val="num" w:pos="1429"/>
        </w:tabs>
        <w:ind w:left="1429" w:hanging="720"/>
      </w:pPr>
    </w:lvl>
    <w:lvl w:ilvl="1" w:tplc="CB34433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39DAF09E">
      <w:start w:val="2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57B"/>
    <w:rsid w:val="000072DB"/>
    <w:rsid w:val="00017B8B"/>
    <w:rsid w:val="00051961"/>
    <w:rsid w:val="00124C1F"/>
    <w:rsid w:val="00155C2D"/>
    <w:rsid w:val="00161BC2"/>
    <w:rsid w:val="00200715"/>
    <w:rsid w:val="00213EB9"/>
    <w:rsid w:val="002A08D2"/>
    <w:rsid w:val="00327AB2"/>
    <w:rsid w:val="00342749"/>
    <w:rsid w:val="003A01CB"/>
    <w:rsid w:val="0043581C"/>
    <w:rsid w:val="0049108B"/>
    <w:rsid w:val="004D0475"/>
    <w:rsid w:val="004F23B2"/>
    <w:rsid w:val="004F31FD"/>
    <w:rsid w:val="006127C8"/>
    <w:rsid w:val="006B4309"/>
    <w:rsid w:val="0076457B"/>
    <w:rsid w:val="00776BC7"/>
    <w:rsid w:val="008758EB"/>
    <w:rsid w:val="00887612"/>
    <w:rsid w:val="00946837"/>
    <w:rsid w:val="00981432"/>
    <w:rsid w:val="00993F8D"/>
    <w:rsid w:val="00A32235"/>
    <w:rsid w:val="00A762C9"/>
    <w:rsid w:val="00AD7829"/>
    <w:rsid w:val="00B151D2"/>
    <w:rsid w:val="00B36E8A"/>
    <w:rsid w:val="00B44D30"/>
    <w:rsid w:val="00B7048A"/>
    <w:rsid w:val="00B949AF"/>
    <w:rsid w:val="00B96623"/>
    <w:rsid w:val="00C061BB"/>
    <w:rsid w:val="00C41F10"/>
    <w:rsid w:val="00CC0C81"/>
    <w:rsid w:val="00CC695D"/>
    <w:rsid w:val="00D70197"/>
    <w:rsid w:val="00DC1A5B"/>
    <w:rsid w:val="00E40D6C"/>
    <w:rsid w:val="00E86EFD"/>
    <w:rsid w:val="00EA1745"/>
    <w:rsid w:val="00EC3277"/>
    <w:rsid w:val="00F62F34"/>
    <w:rsid w:val="00FA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57B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6457B"/>
    <w:pPr>
      <w:keepNext/>
      <w:numPr>
        <w:numId w:val="1"/>
      </w:numPr>
      <w:jc w:val="center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C1A5B"/>
    <w:rPr>
      <w:rFonts w:ascii="Cambria" w:hAnsi="Cambria" w:cs="Cambria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70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342</Words>
  <Characters>1956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GlavBux</dc:creator>
  <cp:keywords/>
  <dc:description/>
  <cp:lastModifiedBy>GUEST</cp:lastModifiedBy>
  <cp:revision>8</cp:revision>
  <dcterms:created xsi:type="dcterms:W3CDTF">2012-09-25T00:16:00Z</dcterms:created>
  <dcterms:modified xsi:type="dcterms:W3CDTF">2012-11-06T04:29:00Z</dcterms:modified>
</cp:coreProperties>
</file>